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06C81">
        <w:rPr>
          <w:rFonts w:cs="Arial"/>
          <w:b/>
          <w:caps/>
          <w:sz w:val="28"/>
          <w:szCs w:val="28"/>
        </w:rPr>
        <w:t>1554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E06C81" w:rsidRDefault="00E06C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249A2" w:rsidRDefault="004249A2" w:rsidP="004249A2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4249A2" w:rsidRDefault="004249A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512D92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2D92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2D92" w:rsidRPr="00ED4D34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512D9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C77" w:rsidRDefault="005E5C77">
      <w:r>
        <w:separator/>
      </w:r>
    </w:p>
  </w:endnote>
  <w:endnote w:type="continuationSeparator" w:id="0">
    <w:p w:rsidR="005E5C77" w:rsidRDefault="005E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C77" w:rsidRDefault="005E5C77">
      <w:r>
        <w:separator/>
      </w:r>
    </w:p>
  </w:footnote>
  <w:footnote w:type="continuationSeparator" w:id="0">
    <w:p w:rsidR="005E5C77" w:rsidRDefault="005E5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249A2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5E5C77"/>
    <w:rsid w:val="006041AC"/>
    <w:rsid w:val="00624472"/>
    <w:rsid w:val="006426AE"/>
    <w:rsid w:val="00651B00"/>
    <w:rsid w:val="00673BE8"/>
    <w:rsid w:val="00674F7D"/>
    <w:rsid w:val="006775E6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0D9C0-285A-4735-9DF7-9C1504EA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2021-05-31T17:56:00Z</dcterms:created>
  <dcterms:modified xsi:type="dcterms:W3CDTF">2021-06-02T14:13:00Z</dcterms:modified>
</cp:coreProperties>
</file>